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Mieste- Kindertagesstätte-Anbau Los: Bodenbeläge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Bodenbeläge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